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FA76C3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A76C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76C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A76C3" w:rsidRDefault="005B26D4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76C3">
              <w:rPr>
                <w:b/>
                <w:sz w:val="26"/>
                <w:szCs w:val="26"/>
                <w:lang w:val="en-US"/>
              </w:rPr>
              <w:t>203A</w:t>
            </w:r>
            <w:r w:rsidR="00846633" w:rsidRPr="00FA76C3">
              <w:rPr>
                <w:b/>
                <w:sz w:val="26"/>
                <w:szCs w:val="26"/>
              </w:rPr>
              <w:t>_096</w:t>
            </w:r>
          </w:p>
        </w:tc>
      </w:tr>
      <w:tr w:rsidR="00C44B8B" w:rsidRPr="00FA76C3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A76C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A76C3">
              <w:rPr>
                <w:b/>
                <w:sz w:val="26"/>
                <w:szCs w:val="26"/>
              </w:rPr>
              <w:t xml:space="preserve">Номер материала </w:t>
            </w:r>
            <w:r w:rsidRPr="00FA76C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A76C3" w:rsidRDefault="0045662A" w:rsidP="00CA3AF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A76C3">
              <w:rPr>
                <w:b/>
                <w:sz w:val="26"/>
                <w:szCs w:val="26"/>
                <w:lang w:val="en-US"/>
              </w:rPr>
              <w:t>2106105</w:t>
            </w:r>
            <w:bookmarkStart w:id="0" w:name="_GoBack"/>
            <w:bookmarkEnd w:id="0"/>
          </w:p>
        </w:tc>
      </w:tr>
    </w:tbl>
    <w:p w:rsidR="00C44B8B" w:rsidRPr="00FA76C3" w:rsidRDefault="00C44B8B" w:rsidP="00CA3AF4">
      <w:pPr>
        <w:spacing w:line="276" w:lineRule="auto"/>
        <w:ind w:right="-1"/>
        <w:jc w:val="right"/>
        <w:rPr>
          <w:sz w:val="26"/>
          <w:szCs w:val="26"/>
        </w:rPr>
      </w:pPr>
      <w:r w:rsidRPr="00FA76C3">
        <w:rPr>
          <w:sz w:val="26"/>
          <w:szCs w:val="26"/>
        </w:rPr>
        <w:t>_____________________________________</w:t>
      </w:r>
    </w:p>
    <w:p w:rsidR="00C44B8B" w:rsidRPr="00FA76C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A76C3">
        <w:rPr>
          <w:sz w:val="26"/>
          <w:szCs w:val="26"/>
        </w:rPr>
        <w:t xml:space="preserve">_____________________________________ </w:t>
      </w:r>
    </w:p>
    <w:p w:rsidR="00C44B8B" w:rsidRPr="00FA76C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A76C3">
        <w:rPr>
          <w:sz w:val="26"/>
          <w:szCs w:val="26"/>
        </w:rPr>
        <w:t>_____________________________________</w:t>
      </w:r>
    </w:p>
    <w:p w:rsidR="00C44B8B" w:rsidRPr="00FA76C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A76C3">
        <w:rPr>
          <w:sz w:val="26"/>
          <w:szCs w:val="26"/>
        </w:rPr>
        <w:tab/>
        <w:t xml:space="preserve">_______________________ /_____________ </w:t>
      </w:r>
    </w:p>
    <w:p w:rsidR="00C44B8B" w:rsidRPr="00FA76C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A76C3">
        <w:rPr>
          <w:sz w:val="26"/>
          <w:szCs w:val="26"/>
        </w:rPr>
        <w:t>“_______” ___________________ 20_____ г.</w:t>
      </w:r>
    </w:p>
    <w:p w:rsidR="00C44B8B" w:rsidRPr="00FA76C3" w:rsidRDefault="00C44B8B" w:rsidP="00C44B8B">
      <w:pPr>
        <w:rPr>
          <w:sz w:val="26"/>
          <w:szCs w:val="26"/>
        </w:rPr>
      </w:pPr>
    </w:p>
    <w:p w:rsidR="00C44B8B" w:rsidRPr="00FA76C3" w:rsidRDefault="00C44B8B" w:rsidP="00C44B8B">
      <w:pPr>
        <w:rPr>
          <w:sz w:val="26"/>
          <w:szCs w:val="26"/>
        </w:rPr>
      </w:pPr>
    </w:p>
    <w:p w:rsidR="00C44B8B" w:rsidRPr="00FA76C3" w:rsidRDefault="00C44B8B" w:rsidP="00C44B8B">
      <w:pPr>
        <w:rPr>
          <w:sz w:val="26"/>
          <w:szCs w:val="26"/>
        </w:rPr>
      </w:pPr>
    </w:p>
    <w:p w:rsidR="00C44B8B" w:rsidRPr="00FA76C3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FA76C3">
        <w:rPr>
          <w:sz w:val="26"/>
          <w:szCs w:val="26"/>
        </w:rPr>
        <w:t>ТЕХНИЧЕСКОЕ ЗАДАНИЕ</w:t>
      </w:r>
    </w:p>
    <w:p w:rsidR="004F6968" w:rsidRPr="00FA76C3" w:rsidRDefault="004F6968" w:rsidP="00773399">
      <w:pPr>
        <w:ind w:firstLine="0"/>
        <w:jc w:val="center"/>
        <w:rPr>
          <w:b/>
          <w:sz w:val="26"/>
          <w:szCs w:val="26"/>
        </w:rPr>
      </w:pPr>
      <w:r w:rsidRPr="00FA76C3">
        <w:rPr>
          <w:b/>
          <w:sz w:val="26"/>
          <w:szCs w:val="26"/>
        </w:rPr>
        <w:t xml:space="preserve">на </w:t>
      </w:r>
      <w:r w:rsidR="00612811" w:rsidRPr="00FA76C3">
        <w:rPr>
          <w:b/>
          <w:sz w:val="26"/>
          <w:szCs w:val="26"/>
        </w:rPr>
        <w:t xml:space="preserve">поставку </w:t>
      </w:r>
      <w:r w:rsidR="007F4188" w:rsidRPr="00FA76C3">
        <w:rPr>
          <w:b/>
          <w:sz w:val="26"/>
          <w:szCs w:val="26"/>
        </w:rPr>
        <w:t>мет</w:t>
      </w:r>
      <w:r w:rsidR="00620938" w:rsidRPr="00FA76C3">
        <w:rPr>
          <w:b/>
          <w:sz w:val="26"/>
          <w:szCs w:val="26"/>
        </w:rPr>
        <w:t>аллопроката</w:t>
      </w:r>
      <w:r w:rsidR="00843900" w:rsidRPr="00FA76C3">
        <w:rPr>
          <w:b/>
          <w:sz w:val="26"/>
          <w:szCs w:val="26"/>
        </w:rPr>
        <w:t xml:space="preserve"> </w:t>
      </w:r>
      <w:r w:rsidR="002F13A8">
        <w:rPr>
          <w:b/>
          <w:sz w:val="26"/>
          <w:szCs w:val="26"/>
        </w:rPr>
        <w:t>(</w:t>
      </w:r>
      <w:r w:rsidR="0045662A" w:rsidRPr="00FA76C3">
        <w:rPr>
          <w:b/>
          <w:sz w:val="26"/>
          <w:szCs w:val="26"/>
        </w:rPr>
        <w:t>Уголок стальной равнополочный 45х5</w:t>
      </w:r>
      <w:r w:rsidR="002F13A8">
        <w:rPr>
          <w:b/>
          <w:sz w:val="26"/>
          <w:szCs w:val="26"/>
        </w:rPr>
        <w:t>)</w:t>
      </w:r>
      <w:r w:rsidR="009C0389" w:rsidRPr="00FA76C3">
        <w:rPr>
          <w:b/>
          <w:sz w:val="26"/>
          <w:szCs w:val="26"/>
        </w:rPr>
        <w:t>.</w:t>
      </w:r>
      <w:r w:rsidR="00232E4A" w:rsidRPr="00FA76C3">
        <w:rPr>
          <w:b/>
          <w:sz w:val="26"/>
          <w:szCs w:val="26"/>
        </w:rPr>
        <w:t xml:space="preserve"> </w:t>
      </w:r>
      <w:r w:rsidR="009C0389" w:rsidRPr="00FA76C3">
        <w:rPr>
          <w:b/>
          <w:sz w:val="26"/>
          <w:szCs w:val="26"/>
        </w:rPr>
        <w:t xml:space="preserve">Лот № </w:t>
      </w:r>
      <w:r w:rsidR="00BD2843" w:rsidRPr="002F13A8">
        <w:rPr>
          <w:b/>
          <w:sz w:val="26"/>
          <w:szCs w:val="26"/>
          <w:u w:val="single"/>
        </w:rPr>
        <w:t>203</w:t>
      </w:r>
      <w:r w:rsidR="00620938" w:rsidRPr="002F13A8">
        <w:rPr>
          <w:b/>
          <w:sz w:val="26"/>
          <w:szCs w:val="26"/>
          <w:u w:val="single"/>
          <w:lang w:val="en-US"/>
        </w:rPr>
        <w:t>A</w:t>
      </w:r>
    </w:p>
    <w:p w:rsidR="00612811" w:rsidRPr="00FA76C3" w:rsidRDefault="00612811" w:rsidP="00773399">
      <w:pPr>
        <w:ind w:firstLine="0"/>
        <w:jc w:val="center"/>
        <w:rPr>
          <w:sz w:val="26"/>
          <w:szCs w:val="26"/>
        </w:rPr>
      </w:pPr>
    </w:p>
    <w:p w:rsidR="00DA74E2" w:rsidRDefault="00DA74E2" w:rsidP="00DA74E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DA74E2" w:rsidRDefault="00DA74E2" w:rsidP="00DA74E2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DA74E2" w:rsidRDefault="00DA74E2" w:rsidP="00DA74E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A74E2" w:rsidRPr="00CB6078" w:rsidRDefault="00DA74E2" w:rsidP="00DA74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DA74E2" w:rsidRPr="00CB6078" w:rsidRDefault="00DA74E2" w:rsidP="00DA74E2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DA74E2" w:rsidRPr="00CB6078" w:rsidRDefault="00DA74E2" w:rsidP="00DA74E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DA74E2" w:rsidRPr="00CB6078" w:rsidRDefault="00DA74E2" w:rsidP="00DA74E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A74E2" w:rsidRPr="00CB6078" w:rsidRDefault="00DA74E2" w:rsidP="00DA74E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A74E2" w:rsidRPr="00CB6078" w:rsidRDefault="00DA74E2" w:rsidP="00DA74E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DA74E2" w:rsidRPr="00CB6078" w:rsidRDefault="00DA74E2" w:rsidP="00DA74E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A74E2" w:rsidRPr="00CB6078" w:rsidRDefault="00DA74E2" w:rsidP="00DA74E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A74E2" w:rsidRPr="00CB6078" w:rsidRDefault="00DA74E2" w:rsidP="00DA74E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DA74E2" w:rsidRPr="00FF548D" w:rsidRDefault="00DA74E2" w:rsidP="00DA74E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DA74E2" w:rsidRPr="00CB6078" w:rsidRDefault="00DA74E2" w:rsidP="00DA74E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A74E2" w:rsidRPr="00CB6078" w:rsidRDefault="00DA74E2" w:rsidP="00DA74E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DA74E2" w:rsidRPr="00CB6078" w:rsidRDefault="00DA74E2" w:rsidP="00DA74E2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A74E2" w:rsidRPr="00CB6078" w:rsidRDefault="00DA74E2" w:rsidP="00DA74E2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DA74E2" w:rsidRPr="00CB6078" w:rsidRDefault="00DA74E2" w:rsidP="00DA74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A74E2" w:rsidRPr="00CB6078" w:rsidRDefault="00DA74E2" w:rsidP="00DA74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DA74E2" w:rsidRPr="00CB6078" w:rsidRDefault="00DA74E2" w:rsidP="00DA74E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DA74E2" w:rsidRDefault="00DA74E2" w:rsidP="00DA74E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DA74E2" w:rsidRPr="00CB6078" w:rsidRDefault="00DA74E2" w:rsidP="00DA74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A74E2" w:rsidRPr="00CB6078" w:rsidRDefault="00DA74E2" w:rsidP="00DA74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DA74E2" w:rsidRDefault="00DA74E2" w:rsidP="00DA74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DA74E2" w:rsidRPr="00CB6078" w:rsidRDefault="00DA74E2" w:rsidP="00DA74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74E2" w:rsidRPr="00CB6078" w:rsidRDefault="00DA74E2" w:rsidP="00DA74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A74E2" w:rsidRDefault="00DA74E2" w:rsidP="00DA74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DA74E2" w:rsidRPr="00CB6078" w:rsidRDefault="00DA74E2" w:rsidP="00DA74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74E2" w:rsidRPr="00CB6078" w:rsidRDefault="00DA74E2" w:rsidP="00DA74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A74E2" w:rsidRDefault="00DA74E2" w:rsidP="00DA74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DA74E2" w:rsidRPr="00CB6078" w:rsidRDefault="00DA74E2" w:rsidP="00DA74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74E2" w:rsidRPr="00CB6078" w:rsidRDefault="00DA74E2" w:rsidP="00DA74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DA74E2" w:rsidRPr="00CB6078" w:rsidRDefault="00DA74E2" w:rsidP="00DA74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DA74E2" w:rsidRPr="00CB6078" w:rsidRDefault="00DA74E2" w:rsidP="00DA74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A74E2" w:rsidRPr="00CB6078" w:rsidRDefault="00DA74E2" w:rsidP="00DA74E2">
      <w:pPr>
        <w:rPr>
          <w:sz w:val="26"/>
          <w:szCs w:val="26"/>
        </w:rPr>
      </w:pPr>
    </w:p>
    <w:p w:rsidR="00DA74E2" w:rsidRPr="00CB6078" w:rsidRDefault="00DA74E2" w:rsidP="00DA74E2">
      <w:pPr>
        <w:rPr>
          <w:sz w:val="26"/>
          <w:szCs w:val="26"/>
        </w:rPr>
      </w:pPr>
    </w:p>
    <w:p w:rsidR="00DA74E2" w:rsidRPr="00CB6078" w:rsidRDefault="00DA74E2" w:rsidP="00DA74E2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DA74E2" w:rsidRPr="00CB6078" w:rsidRDefault="00DA74E2" w:rsidP="00DA74E2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DA74E2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B1B" w:rsidRDefault="00753B1B">
      <w:r>
        <w:separator/>
      </w:r>
    </w:p>
  </w:endnote>
  <w:endnote w:type="continuationSeparator" w:id="0">
    <w:p w:rsidR="00753B1B" w:rsidRDefault="0075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B1B" w:rsidRDefault="00753B1B">
      <w:r>
        <w:separator/>
      </w:r>
    </w:p>
  </w:footnote>
  <w:footnote w:type="continuationSeparator" w:id="0">
    <w:p w:rsidR="00753B1B" w:rsidRDefault="00753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7150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2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C19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35CD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3A8"/>
    <w:rsid w:val="002F2431"/>
    <w:rsid w:val="002F2B35"/>
    <w:rsid w:val="002F3636"/>
    <w:rsid w:val="002F43D3"/>
    <w:rsid w:val="002F5C45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A5F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0AE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662A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6D4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0F8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B1B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3C6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6633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3CBC"/>
    <w:rsid w:val="00BE7AEA"/>
    <w:rsid w:val="00BF028A"/>
    <w:rsid w:val="00BF1B81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CA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AF4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4E2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EBC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474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6C3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B47D15-7C67-4F2A-83B9-0E22E42EE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1C94E-B7A8-4A45-AC8B-143BDC9895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4DD3513-EDB4-460C-A81F-AEAAB5B3D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5D06F-D1BD-46DA-A87A-CB394D488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0AD1C2-DB0C-4C8B-BBB5-DBEE7E58A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2020-05-27T07:26:00Z</dcterms:created>
  <dcterms:modified xsi:type="dcterms:W3CDTF">2020-05-27T07:28:00Z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